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2e9406" w14:textId="b2e940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165F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165F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165F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165F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7165F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165F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165F9">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165F9" w:rsidR="007165F9">
            <w:rPr>
              <w:rStyle w:val="eSPISCCParagraphDefaultFont"/>
              <w:rFonts w:eastAsiaTheme="minorHAnsi"/>
            </w:rPr>
            <w:t>Pp-922/2025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165F9" w:rsidR="007165F9">
            <w:rPr>
              <w:rStyle w:val="eSPISCCParagraphDefaultFont"/>
              <w:rFonts w:eastAsiaTheme="minorHAnsi"/>
            </w:rPr>
            <w:t>Ružica Miličević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165F9" w:rsidR="007165F9">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7165F9">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7165F9">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165F9" w:rsidR="007165F9">
            <w:rPr>
              <w:rStyle w:val="eSPISCCParagraphDefaultFont"/>
              <w:rFonts w:eastAsiaTheme="minorHAnsi"/>
            </w:rPr>
            <w:t>Ružica Miličević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165F9" w:rsidR="007165F9">
            <w:rPr>
              <w:rStyle w:val="eSPISCCParagraphDefaultFont"/>
              <w:rFonts w:eastAsiaTheme="minorHAnsi"/>
            </w:rPr>
            <w:t>13. srpnja 2026.</w:t>
          </w:r>
        </w:sdtContent>
      </w:sdt>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165F9" w:rsidR="007165F9">
            <w:rPr>
              <w:rStyle w:val="eSPISCCParagraphDefaultFont"/>
              <w:rFonts w:eastAsiaTheme="minorHAnsi"/>
            </w:rPr>
            <w:t>10:30</w:t>
          </w:r>
        </w:sdtContent>
      </w:sdt>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165F9" w:rsidR="007165F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165F9" w:rsidR="007165F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165F9" w:rsidR="007165F9">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165F9" w:rsidR="007165F9">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7165F9" w:rsidR="007165F9">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165F9" w:rsidR="007165F9">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7165F9" w:rsidR="00176071" w:rsidP="00176071" w:rsidRDefault="00176071">
      <w:pPr>
        <w:spacing w:after="0"/>
        <w:ind w:firstLine="708"/>
        <w:jc w:val="both"/>
        <w:rPr>
          <w:rFonts w:eastAsia="Times New Roman" w:cs="Times New Roman"/>
          <w:b/>
          <w:lang w:eastAsia="hr-HR"/>
        </w:rPr>
      </w:pPr>
      <w:r w:rsidRPr="007165F9">
        <w:rPr>
          <w:rFonts w:eastAsia="Times New Roman" w:cs="Times New Roman"/>
          <w:b/>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165F9" w:rsidR="007165F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165F9" w:rsidR="007165F9">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7165F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165F9">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165F9" w:rsidR="007165F9">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165F9" w:rsidR="007165F9">
          <w:rPr>
            <w:rStyle w:val="eSPISCCParagraphDefaultFont"/>
          </w:rPr>
          <w:t>Pp-922/2025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5F9"/>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12D2D2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A00C5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00C5A"/>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Gospodska Ulica 20</izvorni_sadrzaj>
    <derivirana_varijabla naziv="DomainObject.UcesnikSudskeRadnje.Adresa.UlicaIKBR_1">Gospodska Ulica 20</derivirana_varijabla>
  </DomainObject.UcesnikSudskeRadnje.Adresa.UlicaIKBR>
  <DomainObject.UcesnikSudskeRadnje.Naziv>
    <izvorni_sadrzaj>Ružica Miličević</izvorni_sadrzaj>
    <derivirana_varijabla naziv="DomainObject.UcesnikSudskeRadnje.Naziv_1">Ružica Miličević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siječnja 2025.</izvorni_sadrzaj>
    <derivirana_varijabla naziv="DomainObject.Predmet.DatumIzradeOptuznogAkta_1">28. siječnja 2025.</derivirana_varijabla>
  </DomainObject.Predmet.DatumIzradeOptuznogAkta>
  <DomainObject.Predmet.DatumIzradeOptuznogAktaFormated>
    <izvorni_sadrzaj>28.1.2025.</izvorni_sadrzaj>
    <derivirana_varijabla naziv="DomainObject.Predmet.DatumIzradeOptuznogAktaFormated_1">28.1.2025.</derivirana_varijabla>
  </DomainObject.Predmet.DatumIzradeOptuznogAktaFormated>
  <DomainObject.Predmet.DatumOsnivanja>
    <izvorni_sadrzaj>29. siječnja 2025.</izvorni_sadrzaj>
    <derivirana_varijabla naziv="DomainObject.Predmet.DatumOsnivanja_1">29.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siječnja 2025.</izvorni_sadrzaj>
    <derivirana_varijabla naziv="DomainObject.Predmet.DatumPrimitkaOptuznogAkta_1">28.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12. prosinca 1953.</izvorni_sadrzaj>
    <derivirana_varijabla naziv="DomainObject.Predmet.OkrivljenikFizickaOsoba.DatumRodjenja_1">12. prosinca 1953.</derivirana_varijabla>
  </DomainObject.Predmet.OkrivljenikFizickaOsoba.DatumRodjenja>
  <DomainObject.Predmet.OkrivljenikFizickaOsoba.DatumRodjenjaFormated>
    <izvorni_sadrzaj>12.12.1953.</izvorni_sadrzaj>
    <derivirana_varijabla naziv="DomainObject.Predmet.OkrivljenikFizickaOsoba.DatumRodjenjaFormated_1">12.12.1953.</derivirana_varijabla>
  </DomainObject.Predmet.OkrivljenikFizickaOsoba.DatumRodjenjaFormated>
  <DomainObject.Predmet.OkrivljenikFizickaOsoba.Ime>
    <izvorni_sadrzaj>Ružica</izvorni_sadrzaj>
    <derivirana_varijabla naziv="DomainObject.Predmet.OkrivljenikFizickaOsoba.Ime_1">Ružica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Donji Miholjac (Donji Miholjac)</izvorni_sadrzaj>
    <derivirana_varijabla naziv="DomainObject.Predmet.OkrivljenikFizickaOsoba.MjestoRodjenja_1">Donji Miholjac (Donji Miholjac)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Ružica Miličević</izvorni_sadrzaj>
    <derivirana_varijabla naziv="DomainObject.Predmet.OkrivljenikFizickaOsoba.Naziv_1">Ružica Miličević</derivirana_varijabla>
  </DomainObject.Predmet.OkrivljenikFizickaOsoba.Naziv>
  <DomainObject.Predmet.OkrivljenikFizickaOsoba.Prezime>
    <izvorni_sadrzaj>Miličević</izvorni_sadrzaj>
    <derivirana_varijabla naziv="DomainObject.Predmet.OkrivljenikFizickaOsoba.Prezime_1">Miličević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53641573256</izvorni_sadrzaj>
    <derivirana_varijabla naziv="DomainObject.Predmet.OkrivljenikFizickaOsoba.Oib_1">53641573256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Pp-922/2025</izvorni_sadrzaj>
    <derivirana_varijabla naziv="DomainObject.Predmet.OznakaBroj_1">Pp-922/2025</derivirana_varijabla>
  </DomainObject.Predmet.OznakaBroj>
  <DomainObject.Predmet.OznakaBrojOptuznogAkta>
    <izvorni_sadrzaj>511-19-29-25-1</izvorni_sadrzaj>
    <derivirana_varijabla naziv="DomainObject.Predmet.OznakaBrojOptuznogAkta_1">511-19-29-25-1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Ružica Miličević</izvorni_sadrzaj>
    <derivirana_varijabla naziv="DomainObject.Predmet.ProtustrankaFormated_1">  Ružica Miličević</derivirana_varijabla>
  </DomainObject.Predmet.ProtustrankaFormated>
  <DomainObject.Predmet.ProtustrankaFormatedOIB>
    <izvorni_sadrzaj>  Ružica Miličević, OIB 53641573256</izvorni_sadrzaj>
    <derivirana_varijabla naziv="DomainObject.Predmet.ProtustrankaFormatedOIB_1">  Ružica Miličević, OIB 53641573256</derivirana_varijabla>
  </DomainObject.Predmet.ProtustrankaFormatedOIB>
  <DomainObject.Predmet.ProtustrankaFormatedWithAdress>
    <izvorni_sadrzaj> Ružica Miličević, Gospodska Ulica 20, 10000 Zagreb</izvorni_sadrzaj>
    <derivirana_varijabla naziv="DomainObject.Predmet.ProtustrankaFormatedWithAdress_1"> Ružica Miličević, Gospodska Ulica 20, 10000 Zagreb</derivirana_varijabla>
  </DomainObject.Predmet.ProtustrankaFormatedWithAdress>
  <DomainObject.Predmet.ProtustrankaFormatedWithAdressOIB>
    <izvorni_sadrzaj> Ružica Miličević, OIB 53641573256, Gospodska Ulica 20, 10000 Zagreb</izvorni_sadrzaj>
    <derivirana_varijabla naziv="DomainObject.Predmet.ProtustrankaFormatedWithAdressOIB_1"> Ružica Miličević, OIB 53641573256, Gospodska Ulica 20, 10000 Zagreb</derivirana_varijabla>
  </DomainObject.Predmet.ProtustrankaFormatedWithAdressOIB>
  <DomainObject.Predmet.ProtustrankaWithAdress>
    <izvorni_sadrzaj>Ružica Miličević Gospodska Ulica 20, 10000 Zagreb</izvorni_sadrzaj>
    <derivirana_varijabla naziv="DomainObject.Predmet.ProtustrankaWithAdress_1">Ružica Miličević Gospodska Ulica 20, 10000 Zagreb</derivirana_varijabla>
  </DomainObject.Predmet.ProtustrankaWithAdress>
  <DomainObject.Predmet.ProtustrankaWithAdressOIB>
    <izvorni_sadrzaj>Ružica Miličević, OIB 53641573256, Gospodska Ulica 20, 10000 Zagreb</izvorni_sadrzaj>
    <derivirana_varijabla naziv="DomainObject.Predmet.ProtustrankaWithAdressOIB_1">Ružica Miličević, OIB 53641573256, Gospodska Ulica 20, 10000 Zagreb</derivirana_varijabla>
  </DomainObject.Predmet.ProtustrankaWithAdressOIB>
  <DomainObject.Predmet.ProtustrankaNazivFormated>
    <izvorni_sadrzaj>Ružica Miličević</izvorni_sadrzaj>
    <derivirana_varijabla naziv="DomainObject.Predmet.ProtustrankaNazivFormated_1">Ružica Miličević</derivirana_varijabla>
    <derivirana_varijabla naziv="Padez">Ružica Miličević</derivirana_varijabla>
  </DomainObject.Predmet.ProtustrankaNazivFormated>
  <DomainObject.Predmet.ProtustrankaNazivFormatedOIB>
    <izvorni_sadrzaj>Ružica Miličević, OIB 53641573256</izvorni_sadrzaj>
    <derivirana_varijabla naziv="DomainObject.Predmet.ProtustrankaNazivFormatedOIB_1">Ružica Miličević, OIB 53641573256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Ružica Miličević</item>
    </izvorni_sadrzaj>
    <derivirana_varijabla naziv="DomainObject.Predmet.ProtuStrankaListFormated_1">
      <item>Ružica Miličević</item>
    </derivirana_varijabla>
  </DomainObject.Predmet.ProtuStrankaListFormated>
  <DomainObject.Predmet.ProtuStrankaListFormatedOIB>
    <izvorni_sadrzaj>
      <item>Ružica Miličević, OIB 53641573256</item>
    </izvorni_sadrzaj>
    <derivirana_varijabla naziv="DomainObject.Predmet.ProtuStrankaListFormatedOIB_1">
      <item>Ružica Miličević, OIB 53641573256</item>
    </derivirana_varijabla>
  </DomainObject.Predmet.ProtuStrankaListFormatedOIB>
  <DomainObject.Predmet.ProtuStrankaListFormatedWithAdress>
    <izvorni_sadrzaj>
      <item>Ružica Miličević, Gospodska Ulica 20, 10000 Zagreb</item>
    </izvorni_sadrzaj>
    <derivirana_varijabla naziv="DomainObject.Predmet.ProtuStrankaListFormatedWithAdress_1">
      <item>Ružica Miličević, Gospodska Ulica 20, 10000 Zagreb</item>
    </derivirana_varijabla>
  </DomainObject.Predmet.ProtuStrankaListFormatedWithAdress>
  <DomainObject.Predmet.ProtuStrankaListFormatedWithAdressOIB>
    <izvorni_sadrzaj>
      <item>Ružica Miličević, OIB 53641573256, Gospodska Ulica 20, 10000 Zagreb</item>
    </izvorni_sadrzaj>
    <derivirana_varijabla naziv="DomainObject.Predmet.ProtuStrankaListFormatedWithAdressOIB_1">
      <item>Ružica Miličević, OIB 53641573256, Gospodska Ulica 20, 10000 Zagreb</item>
    </derivirana_varijabla>
  </DomainObject.Predmet.ProtuStrankaListFormatedWithAdressOIB>
  <DomainObject.Predmet.ProtuStrankaListNazivFormated>
    <izvorni_sadrzaj>
      <item>Ružica Miličević</item>
    </izvorni_sadrzaj>
    <derivirana_varijabla naziv="DomainObject.Predmet.ProtuStrankaListNazivFormated_1">
      <item>Ružica Miličević</item>
    </derivirana_varijabla>
  </DomainObject.Predmet.ProtuStrankaListNazivFormated>
  <DomainObject.Predmet.ProtuStrankaListNazivFormatedOIB>
    <izvorni_sadrzaj>
      <item>Ružica Miličević, OIB 53641573256</item>
    </izvorni_sadrzaj>
    <derivirana_varijabla naziv="DomainObject.Predmet.ProtuStrankaListNazivFormatedOIB_1">
      <item>Ružica Miličević, OIB 53641573256</item>
    </derivirana_varijabla>
  </DomainObject.Predmet.ProtuStrankaListNazivFormatedOIB>
  <DomainObject.Predmet.OstaliListFormated>
    <izvorni_sadrzaj>
      <item>Dom za starije osobe Dubrava</item>
      <item>III. PP Zagreb (pol. sl. Robert Pavić)</item>
      <item>III. PP Zagreb (pol. sl. Josip Šikljan)</item>
      <item>Dom za starije osobe Dubrava (Višnja Taher)</item>
      <item>Dom za starije osobe Dubrava (Petra Čičić)</item>
      <item>Ivan Turković</item>
      <item>Maja Šicez</item>
    </izvorni_sadrzaj>
    <derivirana_varijabla naziv="DomainObject.Predmet.OstaliListFormated_1">
      <item>Dom za starije osobe Dubrava</item>
      <item>III. PP Zagreb (pol. sl. Robert Pavić)</item>
      <item>III. PP Zagreb (pol. sl. Josip Šikljan)</item>
      <item>Dom za starije osobe Dubrava (Višnja Taher)</item>
      <item>Dom za starije osobe Dubrava (Petra Čičić)</item>
      <item>Ivan Turković</item>
      <item>Maja Šicez</item>
    </derivirana_varijabla>
    <derivirana_varijabla naziv="DrugaOsoba">
      <item>Dom za starije osobe Dubrava</item>
      <item>III. PP Zagreb (pol. sl. Robert Pavić)</item>
      <item>III. PP Zagreb (pol. sl. Josip Šikljan)</item>
      <item>Dom za starije osobe Dubrava (Višnja Taher)</item>
      <item>Dom za starije osobe Dubrava (Petra Čičić)</item>
      <item>Ivan Turković</item>
      <item>Maja Šicez</item>
    </derivirana_varijabla>
  </DomainObject.Predmet.OstaliListFormated>
  <DomainObject.Predmet.OstaliListFormatedOIB>
    <izvorni_sadrzaj>
      <item>Dom za starije osobe Dubrava</item>
      <item>III. PP Zagreb (pol. sl. Robert Pavić)</item>
      <item>III. PP Zagreb (pol. sl. Josip Šikljan)</item>
      <item>Dom za starije osobe Dubrava (Višnja Taher)</item>
      <item>Dom za starije osobe Dubrava (Petra Čičić)</item>
      <item>Ivan Turković, OIB 31990648335</item>
      <item>Maja Šicez</item>
    </izvorni_sadrzaj>
    <derivirana_varijabla naziv="DomainObject.Predmet.OstaliListFormatedOIB_1">
      <item>Dom za starije osobe Dubrava</item>
      <item>III. PP Zagreb (pol. sl. Robert Pavić)</item>
      <item>III. PP Zagreb (pol. sl. Josip Šikljan)</item>
      <item>Dom za starije osobe Dubrava (Višnja Taher)</item>
      <item>Dom za starije osobe Dubrava (Petra Čičić)</item>
      <item>Ivan Turković, OIB 31990648335</item>
      <item>Maja Šicez</item>
    </derivirana_varijabla>
  </DomainObject.Predmet.OstaliListFormatedOIB>
  <DomainObject.Predmet.OstaliListFormatedWithAdress>
    <izvorni_sadrzaj>
      <item>Dom za starije osobe Dubrava, Milovana Gavazzija 26, 10000 Zagreb</item>
      <item>III. PP Zagreb (pol. sl. Robert Pavić), Dubrava 137, 10000 Zagreb</item>
      <item>III. PP Zagreb (pol. sl. Josip Šikljan), Dubrava 137, 10000 Zagreb</item>
      <item>Dom za starije osobe Dubrava (Višnja Taher), Milovana Gavazzija 26, 10000 Zagreb</item>
      <item>Dom za starije osobe Dubrava (Petra Čičić), Milovana Gavazzija 26, 10000 Zagreb</item>
      <item>Ivan Turković, Paljetkova Ulica 10, 10000 Zagreb</item>
      <item>Maja Šicez, Bijenički Goljak 2, 10000 Zagreb</item>
    </izvorni_sadrzaj>
    <derivirana_varijabla naziv="DomainObject.Predmet.OstaliListFormatedWithAdress_1">
      <item>Dom za starije osobe Dubrava, Milovana Gavazzija 26, 10000 Zagreb</item>
      <item>III. PP Zagreb (pol. sl. Robert Pavić), Dubrava 137, 10000 Zagreb</item>
      <item>III. PP Zagreb (pol. sl. Josip Šikljan), Dubrava 137, 10000 Zagreb</item>
      <item>Dom za starije osobe Dubrava (Višnja Taher), Milovana Gavazzija 26, 10000 Zagreb</item>
      <item>Dom za starije osobe Dubrava (Petra Čičić), Milovana Gavazzija 26, 10000 Zagreb</item>
      <item>Ivan Turković, Paljetkova Ulica 10, 10000 Zagreb</item>
      <item>Maja Šicez, Bijenički Goljak 2, 10000 Zagreb</item>
    </derivirana_varijabla>
  </DomainObject.Predmet.OstaliListFormatedWithAdress>
  <DomainObject.Predmet.OstaliListFormatedWithAdressOIB>
    <izvorni_sadrzaj>
      <item>Dom za starije osobe Dubrava, Milovana Gavazzija 26, 10000 Zagreb</item>
      <item>III. PP Zagreb (pol. sl. Robert Pavić), Dubrava 137, 10000 Zagreb</item>
      <item>III. PP Zagreb (pol. sl. Josip Šikljan), Dubrava 137, 10000 Zagreb</item>
      <item>Dom za starije osobe Dubrava (Višnja Taher), Milovana Gavazzija 26, 10000 Zagreb</item>
      <item>Dom za starije osobe Dubrava (Petra Čičić), Milovana Gavazzija 26, 10000 Zagreb</item>
      <item>Ivan Turković, OIB 31990648335, Paljetkova Ulica 10, 10000 Zagreb</item>
      <item>Maja Šicez, Bijenički Goljak 2, 10000 Zagreb</item>
    </izvorni_sadrzaj>
    <derivirana_varijabla naziv="DomainObject.Predmet.OstaliListFormatedWithAdressOIB_1">
      <item>Dom za starije osobe Dubrava, Milovana Gavazzija 26, 10000 Zagreb</item>
      <item>III. PP Zagreb (pol. sl. Robert Pavić), Dubrava 137, 10000 Zagreb</item>
      <item>III. PP Zagreb (pol. sl. Josip Šikljan), Dubrava 137, 10000 Zagreb</item>
      <item>Dom za starije osobe Dubrava (Višnja Taher), Milovana Gavazzija 26, 10000 Zagreb</item>
      <item>Dom za starije osobe Dubrava (Petra Čičić), Milovana Gavazzija 26, 10000 Zagreb</item>
      <item>Ivan Turković, OIB 31990648335, Paljetkova Ulica 10, 10000 Zagreb</item>
      <item>Maja Šicez, Bijenički Goljak 2, 10000 Zagreb</item>
    </derivirana_varijabla>
  </DomainObject.Predmet.OstaliListFormatedWithAdressOIB>
  <DomainObject.Predmet.OstaliListNazivFormated>
    <izvorni_sadrzaj>
      <item>Dom za starije osobe Dubrava</item>
      <item>III. PP Zagreb (pol. sl. Robert Pavić)</item>
      <item>III. PP Zagreb (pol. sl. Josip Šikljan)</item>
      <item>Dom za starije osobe Dubrava (Višnja Taher)</item>
      <item>Dom za starije osobe Dubrava (Petra Čičić)</item>
      <item>Ivan Turković</item>
      <item>Maja Šicez</item>
    </izvorni_sadrzaj>
    <derivirana_varijabla naziv="DomainObject.Predmet.OstaliListNazivFormated_1">
      <item>Dom za starije osobe Dubrava</item>
      <item>III. PP Zagreb (pol. sl. Robert Pavić)</item>
      <item>III. PP Zagreb (pol. sl. Josip Šikljan)</item>
      <item>Dom za starije osobe Dubrava (Višnja Taher)</item>
      <item>Dom za starije osobe Dubrava (Petra Čičić)</item>
      <item>Ivan Turković</item>
      <item>Maja Šicez</item>
    </derivirana_varijabla>
  </DomainObject.Predmet.OstaliListNazivFormated>
  <DomainObject.Predmet.OstaliListNazivFormatedOIB>
    <izvorni_sadrzaj>
      <item>Dom za starije osobe Dubrava</item>
      <item>III. PP Zagreb (pol. sl. Robert Pavić)</item>
      <item>III. PP Zagreb (pol. sl. Josip Šikljan)</item>
      <item>Dom za starije osobe Dubrava (Višnja Taher)</item>
      <item>Dom za starije osobe Dubrava (Petra Čičić)</item>
      <item>Ivan Turković, OIB 31990648335</item>
      <item>Maja Šicez</item>
    </izvorni_sadrzaj>
    <derivirana_varijabla naziv="DomainObject.Predmet.OstaliListNazivFormatedOIB_1">
      <item>Dom za starije osobe Dubrava</item>
      <item>III. PP Zagreb (pol. sl. Robert Pavić)</item>
      <item>III. PP Zagreb (pol. sl. Josip Šikljan)</item>
      <item>Dom za starije osobe Dubrava (Višnja Taher)</item>
      <item>Dom za starije osobe Dubrava (Petra Čičić)</item>
      <item>Ivan Turković, OIB 31990648335</item>
      <item>Maja Šicez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Ružica Miličević</izvorni_sadrzaj>
    <derivirana_varijabla naziv="DomainObject.Predmet.ProtustrankaIDrugi_1">Ružica Miličević</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Ružica Miličević, OIB 53641573256, Gospodska Ulica 20, 10000 Zagreb</izvorni_sadrzaj>
    <derivirana_varijabla naziv="DomainObject.Predmet.ProtustrankaIDrugiAdressOIB_1">Ružica Miličević, OIB 53641573256, Gospodska Ulica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Miličević</item>
      <item>III. policijska postaja Zagreb</item>
      <item>Dom za starije osobe Dubrava</item>
      <item>III. PP Zagreb (pol. sl. Robert Pavić)</item>
      <item>III. PP Zagreb (pol. sl. Josip Šikljan)</item>
      <item>Dom za starije osobe Dubrava (Višnja Taher)</item>
      <item>Dom za starije osobe Dubrava (Petra Čičić)</item>
      <item>Ivan Turković</item>
      <item>Maja Šicez</item>
    </izvorni_sadrzaj>
    <derivirana_varijabla naziv="DomainObject.Predmet.SudioniciListNaziv_1">
      <item>Ružica Miličević</item>
      <item>III. policijska postaja Zagreb</item>
      <item>Dom za starije osobe Dubrava</item>
      <item>III. PP Zagreb (pol. sl. Robert Pavić)</item>
      <item>III. PP Zagreb (pol. sl. Josip Šikljan)</item>
      <item>Dom za starije osobe Dubrava (Višnja Taher)</item>
      <item>Dom za starije osobe Dubrava (Petra Čičić)</item>
      <item>Ivan Turković</item>
      <item>Maja Šicez</item>
    </derivirana_varijabla>
    <derivirana_varijabla naziv="OstaliSudionici">
      <item>Ružica Miličević</item>
      <item>III. policijska postaja Zagreb</item>
      <item>Dom za starije osobe Dubrava</item>
      <item>III. PP Zagreb (pol. sl. Robert Pavić)</item>
      <item>III. PP Zagreb (pol. sl. Josip Šikljan)</item>
      <item>Dom za starije osobe Dubrava (Višnja Taher)</item>
      <item>Dom za starije osobe Dubrava (Petra Čičić)</item>
      <item>Ivan Turković</item>
      <item>Maja Šicez</item>
    </derivirana_varijabla>
  </DomainObject.Predmet.SudioniciListNaziv>
  <DomainObject.Predmet.SudioniciListAdressOIB>
    <izvorni_sadrzaj>
      <item>Ružica Miličević, OIB 53641573256, Gospodska Ulica 20,10000 Zagreb</item>
      <item>III. policijska postaja Zagreb, Dubrava 137,10000 Zagreb</item>
      <item>Dom za starije osobe Dubrava, Milovana Gavazzija 26,10000 Zagreb</item>
      <item>III. PP Zagreb (pol. sl. Robert Pavić), Dubrava 137,10000 Zagreb</item>
      <item>III. PP Zagreb (pol. sl. Josip Šikljan), Dubrava 137,10000 Zagreb</item>
      <item>Dom za starije osobe Dubrava (Višnja Taher), Milovana Gavazzija 26,10000 Zagreb</item>
      <item>Dom za starije osobe Dubrava (Petra Čičić), Milovana Gavazzija 26,10000 Zagreb</item>
      <item>Ivan Turković, OIB 31990648335, Paljetkova Ulica 10,10000 Zagreb</item>
      <item>Maja Šicez, Bijenički Goljak 2,10000 Zagreb</item>
    </izvorni_sadrzaj>
    <derivirana_varijabla naziv="DomainObject.Predmet.SudioniciListAdressOIB_1">
      <item>Ružica Miličević, OIB 53641573256, Gospodska Ulica 20,10000 Zagreb</item>
      <item>III. policijska postaja Zagreb, Dubrava 137,10000 Zagreb</item>
      <item>Dom za starije osobe Dubrava, Milovana Gavazzija 26,10000 Zagreb</item>
      <item>III. PP Zagreb (pol. sl. Robert Pavić), Dubrava 137,10000 Zagreb</item>
      <item>III. PP Zagreb (pol. sl. Josip Šikljan), Dubrava 137,10000 Zagreb</item>
      <item>Dom za starije osobe Dubrava (Višnja Taher), Milovana Gavazzija 26,10000 Zagreb</item>
      <item>Dom za starije osobe Dubrava (Petra Čičić), Milovana Gavazzija 26,10000 Zagreb</item>
      <item>Ivan Turković, OIB 31990648335, Paljetkova Ulica 10,10000 Zagreb</item>
      <item>Maja Šicez, Bijenički Goljak 2,10000 Zagreb</item>
    </derivirana_varijabla>
  </DomainObject.Predmet.SudioniciListAdressOIB>
  <DomainObject.UcesnikSudskeRadnje.NazivFormated>
    <izvorni_sadrzaj>Ružica Miličević, OIB 53641573256, Gospodska Ulica 20,10000 Zagreb</izvorni_sadrzaj>
    <derivirana_varijabla naziv="DomainObject.UcesnikSudskeRadnje.NazivFormated_1">Ružica Miličević, OIB 53641573256, Gospodska Ulica 20,10000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53641573256</item>
      <item>, OIB null</item>
      <item>, OIB null</item>
      <item>, OIB null</item>
      <item>, OIB null</item>
      <item>, OIB null</item>
      <item>, OIB null</item>
      <item>, OIB 31990648335</item>
      <item>, OIB null</item>
    </izvorni_sadrzaj>
    <derivirana_varijabla naziv="DomainObject.Predmet.SudioniciListNazivOIB_1">
      <item>, OIB 53641573256</item>
      <item>, OIB null</item>
      <item>, OIB null</item>
      <item>, OIB null</item>
      <item>, OIB null</item>
      <item>, OIB null</item>
      <item>, OIB null</item>
      <item>, OIB 31990648335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III. policijska postaja Zagreb, Dubrava 137, 10000 Zagreb
2. Okrivljenik Ružica Miličević, OIB 53641573256, Gospodska Ulica 20, 10000 Zagreb
3. Svjedok Dom za starije osobe Dubrava (Višnja Taher), Milovana Gavazzija 26, 10000 Zagreb
4. Svjedok Maja Šicez, Bijenički Goljak 2, 10000 Zagreb
5. Svjedok Dom za starije osobe Dubrava (Petra Čičić), Milovana Gavazzija 26, 10000 Zagreb
6. Svjedok Ivan Turković, OIB 31990648335, Paljetkova Ulica 10, 10000 Zagreb</izvorni_sadrzaj>
    <derivirana_varijabla naziv="DomainObject.UcesnikSudskeRadnje.SudskaRadnja.UcesniciObavijest_1">1. Tužitelj III. policijska postaja Zagreb, Dubrava 137, 10000 Zagreb
2. Okrivljenik Ružica Miličević, OIB 53641573256, Gospodska Ulica 20, 10000 Zagreb
3. Svjedok Dom za starije osobe Dubrava (Višnja Taher), Milovana Gavazzija 26, 10000 Zagreb
4. Svjedok Maja Šicez, Bijenički Goljak 2, 10000 Zagreb
5. Svjedok Dom za starije osobe Dubrava (Petra Čičić), Milovana Gavazzija 26, 10000 Zagreb
6. Svjedok Ivan Turković, OIB 31990648335, Paljetkova Ulica 10,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siječnja 2025.</izvorni_sadrzaj>
    <derivirana_varijabla naziv="DomainObject.Predmet.DatumPocetkaProcesa_1">29.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Ružica Miličević, Gospodska Ulica 20, 10000 Zagreb, OIB: 53641573256, rođen-a 12.12.1953., mjesto rođenja Donji Miholjac (Donji Miholjac)</item>
    </izvorni_sadrzaj>
    <derivirana_varijabla naziv="DomainObject.Predmet.OkrivljenikAdresaMjestoRodjenjaList_1">
      <item>Ružica Miličević, Gospodska Ulica 20, 10000 Zagreb, OIB: 53641573256, rođen-a 12.12.1953., mjesto rođenja Donji Miholjac (Donji Miholjac)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67056C-54C6-46B8-A62B-B7219600C67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307</properties:Words>
  <properties:Characters>1778</properties:Characters>
  <properties:Lines>46</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2026-05-27T06:30:00Z</cp:lastPrinted>
  <dcterms:modified xmlns:xsi="http://www.w3.org/2001/XMLSchema-instance" xsi:type="dcterms:W3CDTF">2026-05-27T06:30:00Z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Ružica Miličević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